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464" w:rsidRPr="00180464" w:rsidRDefault="000B7E3E" w:rsidP="00180464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drawing>
          <wp:inline distT="0" distB="0" distL="0" distR="0" wp14:anchorId="5364E8DE">
            <wp:extent cx="828675" cy="8286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80464" w:rsidRPr="00180464" w:rsidRDefault="00180464" w:rsidP="00180464">
      <w:pPr>
        <w:jc w:val="center"/>
        <w:rPr>
          <w:rFonts w:cs="Arial"/>
          <w:b/>
          <w:sz w:val="24"/>
          <w:szCs w:val="24"/>
        </w:rPr>
      </w:pPr>
      <w:r w:rsidRPr="00180464">
        <w:rPr>
          <w:rFonts w:cs="Arial"/>
          <w:b/>
          <w:sz w:val="24"/>
          <w:szCs w:val="24"/>
        </w:rPr>
        <w:t>STATE OF TENNESSEE</w:t>
      </w:r>
    </w:p>
    <w:p w:rsidR="00180464" w:rsidRPr="00180464" w:rsidRDefault="00180464" w:rsidP="00180464">
      <w:pPr>
        <w:keepNext/>
        <w:jc w:val="center"/>
        <w:outlineLvl w:val="0"/>
        <w:rPr>
          <w:rFonts w:cs="Arial"/>
          <w:b/>
          <w:sz w:val="24"/>
          <w:szCs w:val="24"/>
        </w:rPr>
      </w:pPr>
      <w:r w:rsidRPr="00180464">
        <w:rPr>
          <w:rFonts w:cs="Arial"/>
          <w:b/>
          <w:sz w:val="24"/>
          <w:szCs w:val="24"/>
        </w:rPr>
        <w:t>DEPARTMENT OF TRANSPORTATION</w:t>
      </w:r>
    </w:p>
    <w:p w:rsidR="00BE0E9A" w:rsidRPr="00346037" w:rsidRDefault="00AD2DF2" w:rsidP="00BE0E9A">
      <w:pPr>
        <w:spacing w:before="60"/>
        <w:jc w:val="center"/>
        <w:rPr>
          <w:b/>
          <w:caps/>
          <w:sz w:val="18"/>
          <w:szCs w:val="18"/>
        </w:rPr>
      </w:pPr>
      <w:r w:rsidRPr="00AD2DF2">
        <w:rPr>
          <w:b/>
          <w:caps/>
          <w:sz w:val="18"/>
          <w:szCs w:val="18"/>
        </w:rPr>
        <w:t xml:space="preserve">Roadway </w:t>
      </w:r>
      <w:r w:rsidR="00BE0E9A">
        <w:rPr>
          <w:b/>
          <w:caps/>
          <w:sz w:val="18"/>
          <w:szCs w:val="18"/>
        </w:rPr>
        <w:t>DESIGN Division</w:t>
      </w:r>
    </w:p>
    <w:bookmarkStart w:id="0" w:name="Text22"/>
    <w:p w:rsidR="00BE0E9A" w:rsidRDefault="00390F2F" w:rsidP="00BE0E9A">
      <w:pPr>
        <w:jc w:val="center"/>
        <w:rPr>
          <w:caps/>
          <w:sz w:val="16"/>
          <w:szCs w:val="16"/>
        </w:rPr>
      </w:pPr>
      <w:r>
        <w:rPr>
          <w:caps/>
          <w:sz w:val="16"/>
          <w:szCs w:val="16"/>
        </w:rPr>
        <w:fldChar w:fldCharType="begin">
          <w:ffData>
            <w:name w:val="Text22"/>
            <w:enabled/>
            <w:calcOnExit w:val="0"/>
            <w:textInput/>
          </w:ffData>
        </w:fldChar>
      </w:r>
      <w:r>
        <w:rPr>
          <w:caps/>
          <w:sz w:val="16"/>
          <w:szCs w:val="16"/>
        </w:rPr>
        <w:instrText xml:space="preserve"> FORMTEXT </w:instrText>
      </w:r>
      <w:r>
        <w:rPr>
          <w:caps/>
          <w:sz w:val="16"/>
          <w:szCs w:val="16"/>
        </w:rPr>
      </w:r>
      <w:r>
        <w:rPr>
          <w:caps/>
          <w:sz w:val="16"/>
          <w:szCs w:val="16"/>
        </w:rPr>
        <w:fldChar w:fldCharType="separate"/>
      </w:r>
      <w:r w:rsidR="00397014" w:rsidRPr="00397014">
        <w:t>REGION 3 PROJECT DEVELOPMENT</w:t>
      </w:r>
      <w:r>
        <w:rPr>
          <w:caps/>
          <w:sz w:val="16"/>
          <w:szCs w:val="16"/>
        </w:rPr>
        <w:fldChar w:fldCharType="end"/>
      </w:r>
      <w:bookmarkEnd w:id="0"/>
    </w:p>
    <w:bookmarkStart w:id="1" w:name="Text23"/>
    <w:p w:rsidR="00BE0E9A" w:rsidRDefault="00390F2F" w:rsidP="00BE0E9A">
      <w:pPr>
        <w:jc w:val="center"/>
        <w:rPr>
          <w:caps/>
          <w:sz w:val="16"/>
          <w:szCs w:val="16"/>
        </w:rPr>
      </w:pPr>
      <w:r>
        <w:rPr>
          <w:caps/>
          <w:sz w:val="16"/>
          <w:szCs w:val="16"/>
        </w:rPr>
        <w:fldChar w:fldCharType="begin">
          <w:ffData>
            <w:name w:val="Text23"/>
            <w:enabled/>
            <w:calcOnExit w:val="0"/>
            <w:textInput/>
          </w:ffData>
        </w:fldChar>
      </w:r>
      <w:r>
        <w:rPr>
          <w:caps/>
          <w:sz w:val="16"/>
          <w:szCs w:val="16"/>
        </w:rPr>
        <w:instrText xml:space="preserve"> FORMTEXT </w:instrText>
      </w:r>
      <w:r>
        <w:rPr>
          <w:caps/>
          <w:sz w:val="16"/>
          <w:szCs w:val="16"/>
        </w:rPr>
      </w:r>
      <w:r>
        <w:rPr>
          <w:caps/>
          <w:sz w:val="16"/>
          <w:szCs w:val="16"/>
        </w:rPr>
        <w:fldChar w:fldCharType="separate"/>
      </w:r>
      <w:r w:rsidR="00F13B03" w:rsidRPr="00F13B03">
        <w:t>6601 CENTENNIAL BLVD.</w:t>
      </w:r>
      <w:r>
        <w:rPr>
          <w:caps/>
          <w:sz w:val="16"/>
          <w:szCs w:val="16"/>
        </w:rPr>
        <w:fldChar w:fldCharType="end"/>
      </w:r>
      <w:bookmarkEnd w:id="1"/>
    </w:p>
    <w:bookmarkStart w:id="2" w:name="Text24"/>
    <w:p w:rsidR="00BE0E9A" w:rsidRPr="00415C1B" w:rsidRDefault="00390F2F" w:rsidP="00BE0E9A">
      <w:pPr>
        <w:jc w:val="center"/>
        <w:rPr>
          <w:caps/>
          <w:sz w:val="16"/>
          <w:szCs w:val="16"/>
        </w:rPr>
      </w:pPr>
      <w:r>
        <w:rPr>
          <w:caps/>
          <w:sz w:val="16"/>
          <w:szCs w:val="16"/>
        </w:rPr>
        <w:fldChar w:fldCharType="begin">
          <w:ffData>
            <w:name w:val="Text24"/>
            <w:enabled/>
            <w:calcOnExit w:val="0"/>
            <w:textInput/>
          </w:ffData>
        </w:fldChar>
      </w:r>
      <w:r>
        <w:rPr>
          <w:caps/>
          <w:sz w:val="16"/>
          <w:szCs w:val="16"/>
        </w:rPr>
        <w:instrText xml:space="preserve"> FORMTEXT </w:instrText>
      </w:r>
      <w:r>
        <w:rPr>
          <w:caps/>
          <w:sz w:val="16"/>
          <w:szCs w:val="16"/>
        </w:rPr>
      </w:r>
      <w:r>
        <w:rPr>
          <w:caps/>
          <w:sz w:val="16"/>
          <w:szCs w:val="16"/>
        </w:rPr>
        <w:fldChar w:fldCharType="separate"/>
      </w:r>
      <w:r w:rsidR="00F13B03" w:rsidRPr="00F13B03">
        <w:t>NASHVILLE, TN 37243-0360</w:t>
      </w:r>
      <w:r>
        <w:rPr>
          <w:caps/>
          <w:sz w:val="16"/>
          <w:szCs w:val="16"/>
        </w:rPr>
        <w:fldChar w:fldCharType="end"/>
      </w:r>
      <w:bookmarkEnd w:id="2"/>
    </w:p>
    <w:p w:rsidR="00A25B64" w:rsidRPr="00A25B64" w:rsidRDefault="00A25B64" w:rsidP="00A25B64">
      <w:pPr>
        <w:jc w:val="center"/>
        <w:rPr>
          <w:caps/>
          <w:sz w:val="16"/>
          <w:szCs w:val="16"/>
        </w:rPr>
      </w:pPr>
      <w:r w:rsidRPr="00A25B64">
        <w:rPr>
          <w:caps/>
          <w:sz w:val="16"/>
          <w:szCs w:val="16"/>
        </w:rPr>
        <w:t>(</w:t>
      </w:r>
      <w:r w:rsidRPr="00A25B64">
        <w:rPr>
          <w:sz w:val="16"/>
          <w:szCs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A25B64">
        <w:rPr>
          <w:caps/>
          <w:sz w:val="16"/>
          <w:szCs w:val="16"/>
        </w:rPr>
        <w:instrText xml:space="preserve"> FORMTEXT </w:instrText>
      </w:r>
      <w:r w:rsidRPr="00A25B64">
        <w:rPr>
          <w:sz w:val="16"/>
          <w:szCs w:val="16"/>
        </w:rPr>
      </w:r>
      <w:r w:rsidRPr="00A25B64">
        <w:rPr>
          <w:sz w:val="16"/>
          <w:szCs w:val="16"/>
        </w:rPr>
        <w:fldChar w:fldCharType="separate"/>
      </w:r>
      <w:r w:rsidR="00FB3A57">
        <w:t>615</w:t>
      </w:r>
      <w:r w:rsidRPr="00A25B64">
        <w:rPr>
          <w:sz w:val="16"/>
          <w:szCs w:val="16"/>
        </w:rPr>
        <w:fldChar w:fldCharType="end"/>
      </w:r>
      <w:r w:rsidRPr="00A25B64">
        <w:rPr>
          <w:caps/>
          <w:sz w:val="16"/>
          <w:szCs w:val="16"/>
        </w:rPr>
        <w:t xml:space="preserve">) </w:t>
      </w:r>
      <w:r w:rsidRPr="00A25B64">
        <w:rPr>
          <w:sz w:val="16"/>
          <w:szCs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A25B64">
        <w:rPr>
          <w:caps/>
          <w:sz w:val="16"/>
          <w:szCs w:val="16"/>
        </w:rPr>
        <w:instrText xml:space="preserve"> FORMTEXT </w:instrText>
      </w:r>
      <w:r w:rsidRPr="00A25B64">
        <w:rPr>
          <w:sz w:val="16"/>
          <w:szCs w:val="16"/>
        </w:rPr>
      </w:r>
      <w:r w:rsidRPr="00A25B64">
        <w:rPr>
          <w:sz w:val="16"/>
          <w:szCs w:val="16"/>
        </w:rPr>
        <w:fldChar w:fldCharType="separate"/>
      </w:r>
      <w:r w:rsidR="00FB3A57">
        <w:t>350</w:t>
      </w:r>
      <w:r w:rsidRPr="00A25B64">
        <w:rPr>
          <w:sz w:val="16"/>
          <w:szCs w:val="16"/>
        </w:rPr>
        <w:fldChar w:fldCharType="end"/>
      </w:r>
      <w:r w:rsidRPr="00A25B64">
        <w:rPr>
          <w:caps/>
          <w:sz w:val="16"/>
          <w:szCs w:val="16"/>
        </w:rPr>
        <w:t>-</w:t>
      </w:r>
      <w:r w:rsidRPr="00A25B64">
        <w:rPr>
          <w:sz w:val="16"/>
          <w:szCs w:val="16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A25B64">
        <w:rPr>
          <w:caps/>
          <w:sz w:val="16"/>
          <w:szCs w:val="16"/>
        </w:rPr>
        <w:instrText xml:space="preserve"> FORMTEXT </w:instrText>
      </w:r>
      <w:r w:rsidRPr="00A25B64">
        <w:rPr>
          <w:sz w:val="16"/>
          <w:szCs w:val="16"/>
        </w:rPr>
      </w:r>
      <w:r w:rsidRPr="00A25B64">
        <w:rPr>
          <w:sz w:val="16"/>
          <w:szCs w:val="16"/>
        </w:rPr>
        <w:fldChar w:fldCharType="separate"/>
      </w:r>
      <w:r w:rsidR="00FB3A57">
        <w:t>4250</w:t>
      </w:r>
      <w:r w:rsidRPr="00A25B64">
        <w:rPr>
          <w:sz w:val="16"/>
          <w:szCs w:val="16"/>
        </w:rPr>
        <w:fldChar w:fldCharType="end"/>
      </w:r>
    </w:p>
    <w:p w:rsidR="00180464" w:rsidRPr="00180464" w:rsidRDefault="00180464" w:rsidP="00180464">
      <w:pPr>
        <w:keepNext/>
        <w:tabs>
          <w:tab w:val="center" w:pos="810"/>
          <w:tab w:val="center" w:pos="10350"/>
          <w:tab w:val="right" w:pos="10800"/>
        </w:tabs>
        <w:jc w:val="left"/>
        <w:outlineLvl w:val="1"/>
        <w:rPr>
          <w:rFonts w:ascii="Times New Roman" w:hAnsi="Times New Roman"/>
          <w:b/>
          <w:sz w:val="16"/>
        </w:rPr>
      </w:pPr>
      <w:r w:rsidRPr="00180464">
        <w:rPr>
          <w:rFonts w:ascii="Times New Roman" w:hAnsi="Times New Roman"/>
          <w:b/>
          <w:sz w:val="16"/>
        </w:rPr>
        <w:t>JOHN C. SCHROER</w:t>
      </w:r>
      <w:r w:rsidRPr="00180464">
        <w:rPr>
          <w:rFonts w:ascii="Times New Roman" w:hAnsi="Times New Roman"/>
          <w:b/>
          <w:sz w:val="16"/>
        </w:rPr>
        <w:tab/>
        <w:t xml:space="preserve">                 BILL HASLAM</w:t>
      </w:r>
    </w:p>
    <w:p w:rsidR="00180464" w:rsidRPr="00180464" w:rsidRDefault="00180464" w:rsidP="00180464">
      <w:pPr>
        <w:tabs>
          <w:tab w:val="center" w:pos="720"/>
          <w:tab w:val="center" w:pos="10170"/>
          <w:tab w:val="right" w:pos="10800"/>
        </w:tabs>
        <w:jc w:val="left"/>
        <w:rPr>
          <w:sz w:val="12"/>
        </w:rPr>
      </w:pPr>
      <w:r w:rsidRPr="00180464">
        <w:rPr>
          <w:sz w:val="12"/>
        </w:rPr>
        <w:tab/>
        <w:t>COMMISSIONER</w:t>
      </w:r>
      <w:r w:rsidRPr="00180464">
        <w:rPr>
          <w:sz w:val="12"/>
        </w:rPr>
        <w:tab/>
        <w:t xml:space="preserve"> GOVERNOR</w:t>
      </w:r>
    </w:p>
    <w:p w:rsidR="00180464" w:rsidRPr="00180464" w:rsidRDefault="00180464" w:rsidP="00180464">
      <w:pPr>
        <w:jc w:val="left"/>
        <w:rPr>
          <w:caps/>
          <w:sz w:val="24"/>
          <w:szCs w:val="24"/>
        </w:rPr>
        <w:sectPr w:rsidR="00180464" w:rsidRPr="00180464" w:rsidSect="00F26A21">
          <w:type w:val="continuous"/>
          <w:pgSz w:w="12240" w:h="15840"/>
          <w:pgMar w:top="547" w:right="720" w:bottom="720" w:left="720" w:header="720" w:footer="720" w:gutter="0"/>
          <w:cols w:space="720"/>
        </w:sectPr>
      </w:pPr>
    </w:p>
    <w:p w:rsidR="000A3CB9" w:rsidRDefault="000A3CB9">
      <w:pPr>
        <w:suppressAutoHyphens/>
        <w:rPr>
          <w:spacing w:val="-2"/>
        </w:rPr>
      </w:pPr>
    </w:p>
    <w:p w:rsidR="000A3CB9" w:rsidRDefault="000A3CB9">
      <w:pPr>
        <w:rPr>
          <w:b/>
        </w:rPr>
      </w:pPr>
      <w:r>
        <w:rPr>
          <w:b/>
          <w:u w:val="single"/>
        </w:rPr>
        <w:t>MEMORANDUM</w:t>
      </w:r>
    </w:p>
    <w:p w:rsidR="000A3CB9" w:rsidRDefault="000A3CB9">
      <w:pPr>
        <w:rPr>
          <w:b/>
        </w:rPr>
      </w:pPr>
    </w:p>
    <w:tbl>
      <w:tblPr>
        <w:tblW w:w="9360" w:type="dxa"/>
        <w:tblLook w:val="04A0" w:firstRow="1" w:lastRow="0" w:firstColumn="1" w:lastColumn="0" w:noHBand="0" w:noVBand="1"/>
      </w:tblPr>
      <w:tblGrid>
        <w:gridCol w:w="9360"/>
      </w:tblGrid>
      <w:tr w:rsidR="004760E7" w:rsidRPr="004760E7" w:rsidTr="00B95841">
        <w:trPr>
          <w:trHeight w:val="259"/>
        </w:trPr>
        <w:tc>
          <w:tcPr>
            <w:tcW w:w="9360" w:type="dxa"/>
            <w:vAlign w:val="center"/>
          </w:tcPr>
          <w:p w:rsidR="004760E7" w:rsidRPr="004760E7" w:rsidRDefault="000A3CB9" w:rsidP="0073352E">
            <w:pPr>
              <w:ind w:left="-18"/>
              <w:jc w:val="left"/>
            </w:pPr>
            <w:r w:rsidRPr="0062757F">
              <w:rPr>
                <w:b/>
              </w:rPr>
              <w:t>TO:</w:t>
            </w:r>
            <w:r>
              <w:tab/>
            </w:r>
            <w:r w:rsidR="004760E7">
              <w:t xml:space="preserve">            </w:t>
            </w:r>
            <w:r w:rsidR="00DE48DD">
              <w:t>Director</w:t>
            </w:r>
            <w:r w:rsidR="008D2AF4" w:rsidRPr="008D2AF4">
              <w:t>, Right-of-Way Division</w:t>
            </w:r>
          </w:p>
        </w:tc>
      </w:tr>
    </w:tbl>
    <w:p w:rsidR="000A3CB9" w:rsidRDefault="000A3CB9"/>
    <w:tbl>
      <w:tblPr>
        <w:tblW w:w="9360" w:type="dxa"/>
        <w:tblLook w:val="04A0" w:firstRow="1" w:lastRow="0" w:firstColumn="1" w:lastColumn="0" w:noHBand="0" w:noVBand="1"/>
      </w:tblPr>
      <w:tblGrid>
        <w:gridCol w:w="9360"/>
      </w:tblGrid>
      <w:tr w:rsidR="007725C8" w:rsidRPr="004760E7" w:rsidTr="00B95841">
        <w:trPr>
          <w:trHeight w:val="259"/>
        </w:trPr>
        <w:tc>
          <w:tcPr>
            <w:tcW w:w="9360" w:type="dxa"/>
            <w:vAlign w:val="center"/>
          </w:tcPr>
          <w:p w:rsidR="004760E7" w:rsidRPr="004760E7" w:rsidRDefault="004760E7" w:rsidP="00B95841">
            <w:pPr>
              <w:tabs>
                <w:tab w:val="left" w:pos="1422"/>
              </w:tabs>
              <w:ind w:left="1412" w:hanging="1426"/>
              <w:jc w:val="left"/>
            </w:pPr>
            <w:r w:rsidRPr="0062757F">
              <w:rPr>
                <w:b/>
              </w:rPr>
              <w:t>FROM:</w:t>
            </w:r>
            <w:r>
              <w:tab/>
            </w:r>
            <w:r w:rsidR="009B1C48" w:rsidRPr="00176C8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B1C48" w:rsidRPr="00176C83">
              <w:instrText xml:space="preserve"> FORMTEXT </w:instrText>
            </w:r>
            <w:r w:rsidR="009B1C48" w:rsidRPr="00176C83">
              <w:fldChar w:fldCharType="separate"/>
            </w:r>
            <w:r w:rsidR="00320524">
              <w:t xml:space="preserve">Aso Hawrami, Civil Engineering Manager </w:t>
            </w:r>
            <w:r w:rsidR="00F17352">
              <w:t>1</w:t>
            </w:r>
            <w:r w:rsidR="009B1C48" w:rsidRPr="00176C83">
              <w:fldChar w:fldCharType="end"/>
            </w:r>
          </w:p>
        </w:tc>
      </w:tr>
    </w:tbl>
    <w:p w:rsidR="000A3CB9" w:rsidRDefault="000A3CB9">
      <w:pPr>
        <w:tabs>
          <w:tab w:val="left" w:pos="1440"/>
          <w:tab w:val="left" w:pos="3960"/>
        </w:tabs>
      </w:pPr>
    </w:p>
    <w:p w:rsidR="00170816" w:rsidRDefault="000A3CB9" w:rsidP="00B95841">
      <w:pPr>
        <w:tabs>
          <w:tab w:val="left" w:pos="1440"/>
          <w:tab w:val="left" w:pos="3960"/>
        </w:tabs>
      </w:pPr>
      <w:r>
        <w:rPr>
          <w:b/>
        </w:rPr>
        <w:t>DATE:</w:t>
      </w:r>
      <w:r>
        <w:rPr>
          <w:b/>
        </w:rPr>
        <w:tab/>
      </w:r>
      <w:bookmarkStart w:id="3" w:name="Text7"/>
      <w:r w:rsidR="00FA255A" w:rsidRPr="00176C83">
        <w:fldChar w:fldCharType="begin">
          <w:ffData>
            <w:name w:val="Text7"/>
            <w:enabled/>
            <w:calcOnExit w:val="0"/>
            <w:textInput/>
          </w:ffData>
        </w:fldChar>
      </w:r>
      <w:r w:rsidR="00176C83" w:rsidRPr="00176C83">
        <w:instrText xml:space="preserve"> FORMTEXT </w:instrText>
      </w:r>
      <w:r w:rsidR="00FA255A" w:rsidRPr="00176C83">
        <w:fldChar w:fldCharType="separate"/>
      </w:r>
      <w:r w:rsidR="001F4F47">
        <w:t>August 2, 2017</w:t>
      </w:r>
      <w:r w:rsidR="00FA255A" w:rsidRPr="00176C83">
        <w:fldChar w:fldCharType="end"/>
      </w:r>
      <w:bookmarkEnd w:id="3"/>
    </w:p>
    <w:p w:rsidR="000A3CB9" w:rsidRDefault="000A3CB9"/>
    <w:tbl>
      <w:tblPr>
        <w:tblW w:w="0" w:type="auto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23"/>
        <w:gridCol w:w="7830"/>
      </w:tblGrid>
      <w:tr w:rsidR="00B95841" w:rsidRPr="00223654" w:rsidTr="00223654">
        <w:trPr>
          <w:trHeight w:val="259"/>
        </w:trPr>
        <w:tc>
          <w:tcPr>
            <w:tcW w:w="1523" w:type="dxa"/>
            <w:vAlign w:val="center"/>
          </w:tcPr>
          <w:p w:rsidR="00B95841" w:rsidRPr="00223654" w:rsidRDefault="00B95841" w:rsidP="00223654">
            <w:pPr>
              <w:jc w:val="left"/>
              <w:rPr>
                <w:b/>
              </w:rPr>
            </w:pPr>
            <w:r w:rsidRPr="00223654">
              <w:rPr>
                <w:b/>
              </w:rPr>
              <w:t>SUBJECT:</w:t>
            </w:r>
          </w:p>
        </w:tc>
        <w:tc>
          <w:tcPr>
            <w:tcW w:w="7830" w:type="dxa"/>
            <w:vAlign w:val="center"/>
          </w:tcPr>
          <w:p w:rsidR="00B95841" w:rsidRPr="00B95841" w:rsidRDefault="00B95841" w:rsidP="00223654">
            <w:pPr>
              <w:jc w:val="left"/>
            </w:pPr>
            <w:bookmarkStart w:id="4" w:name="Text8"/>
            <w:r w:rsidRPr="00B95841">
              <w:t xml:space="preserve">Project No. </w:t>
            </w:r>
            <w:bookmarkEnd w:id="4"/>
            <w:r w:rsidR="00FA255A" w:rsidRPr="00B95841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841">
              <w:instrText xml:space="preserve"> FORMTEXT </w:instrText>
            </w:r>
            <w:r w:rsidR="00FA255A" w:rsidRPr="00B95841">
              <w:fldChar w:fldCharType="separate"/>
            </w:r>
            <w:r w:rsidR="00A93A8E">
              <w:t xml:space="preserve">HSIP- I-440 - 4(80); </w:t>
            </w:r>
            <w:r w:rsidR="00320524" w:rsidRPr="00320524">
              <w:t>19014-1161-94</w:t>
            </w:r>
            <w:r w:rsidR="00FA255A" w:rsidRPr="00B95841">
              <w:fldChar w:fldCharType="end"/>
            </w:r>
          </w:p>
        </w:tc>
      </w:tr>
      <w:tr w:rsidR="00B95841" w:rsidRPr="00B95841" w:rsidTr="00223654">
        <w:trPr>
          <w:trHeight w:val="259"/>
        </w:trPr>
        <w:tc>
          <w:tcPr>
            <w:tcW w:w="1523" w:type="dxa"/>
            <w:vAlign w:val="center"/>
          </w:tcPr>
          <w:p w:rsidR="00B95841" w:rsidRPr="00B95841" w:rsidRDefault="00B95841" w:rsidP="00223654">
            <w:pPr>
              <w:jc w:val="left"/>
            </w:pPr>
          </w:p>
        </w:tc>
        <w:tc>
          <w:tcPr>
            <w:tcW w:w="7830" w:type="dxa"/>
            <w:vAlign w:val="center"/>
          </w:tcPr>
          <w:p w:rsidR="00B95841" w:rsidRPr="00B95841" w:rsidRDefault="00B95841" w:rsidP="00223654">
            <w:pPr>
              <w:jc w:val="left"/>
            </w:pPr>
            <w:bookmarkStart w:id="5" w:name="Text9"/>
            <w:r w:rsidRPr="00B95841">
              <w:t xml:space="preserve">PIN </w:t>
            </w:r>
            <w:bookmarkEnd w:id="5"/>
            <w:r w:rsidR="00FA255A" w:rsidRPr="00B95841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841">
              <w:instrText xml:space="preserve"> FORMTEXT </w:instrText>
            </w:r>
            <w:r w:rsidR="00FA255A" w:rsidRPr="00B95841">
              <w:fldChar w:fldCharType="separate"/>
            </w:r>
            <w:r w:rsidR="001F4F47">
              <w:t>119735.00</w:t>
            </w:r>
            <w:r w:rsidR="00FA255A" w:rsidRPr="00B95841">
              <w:fldChar w:fldCharType="end"/>
            </w:r>
          </w:p>
        </w:tc>
      </w:tr>
      <w:tr w:rsidR="00B95841" w:rsidRPr="00B95841" w:rsidTr="00223654">
        <w:trPr>
          <w:trHeight w:val="259"/>
        </w:trPr>
        <w:tc>
          <w:tcPr>
            <w:tcW w:w="1523" w:type="dxa"/>
            <w:vAlign w:val="center"/>
          </w:tcPr>
          <w:p w:rsidR="00B95841" w:rsidRPr="00B95841" w:rsidRDefault="00B95841" w:rsidP="00223654">
            <w:pPr>
              <w:jc w:val="left"/>
            </w:pPr>
          </w:p>
        </w:tc>
        <w:tc>
          <w:tcPr>
            <w:tcW w:w="7830" w:type="dxa"/>
            <w:vAlign w:val="center"/>
          </w:tcPr>
          <w:p w:rsidR="00A93A8E" w:rsidRDefault="00FA255A" w:rsidP="00A93A8E">
            <w:pPr>
              <w:jc w:val="left"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6" w:name="Text19"/>
            <w:r w:rsidR="00B95841">
              <w:instrText xml:space="preserve"> FORMTEXT </w:instrText>
            </w:r>
            <w:r>
              <w:fldChar w:fldCharType="separate"/>
            </w:r>
            <w:r w:rsidR="00A93A8E">
              <w:t>Davidson County</w:t>
            </w:r>
          </w:p>
          <w:p w:rsidR="00B95841" w:rsidRPr="00B95841" w:rsidRDefault="00A93A8E" w:rsidP="00A93A8E">
            <w:pPr>
              <w:jc w:val="left"/>
            </w:pPr>
            <w:r w:rsidRPr="00A93A8E">
              <w:t xml:space="preserve">I-440 Interchange at Murphy Rd - </w:t>
            </w:r>
            <w:r>
              <w:t xml:space="preserve">Exit 1, </w:t>
            </w:r>
            <w:r w:rsidRPr="00A93A8E">
              <w:t>Eastbound Ramp</w:t>
            </w:r>
            <w:r w:rsidR="00FA255A">
              <w:fldChar w:fldCharType="end"/>
            </w:r>
            <w:bookmarkEnd w:id="6"/>
          </w:p>
        </w:tc>
      </w:tr>
      <w:tr w:rsidR="00B95841" w:rsidRPr="00B95841" w:rsidTr="00223654">
        <w:trPr>
          <w:trHeight w:val="259"/>
        </w:trPr>
        <w:tc>
          <w:tcPr>
            <w:tcW w:w="1523" w:type="dxa"/>
            <w:vAlign w:val="center"/>
          </w:tcPr>
          <w:p w:rsidR="00B95841" w:rsidRPr="00B95841" w:rsidRDefault="00B95841" w:rsidP="00223654">
            <w:pPr>
              <w:jc w:val="left"/>
            </w:pPr>
          </w:p>
        </w:tc>
        <w:tc>
          <w:tcPr>
            <w:tcW w:w="7830" w:type="dxa"/>
            <w:vAlign w:val="center"/>
          </w:tcPr>
          <w:p w:rsidR="00B95841" w:rsidRPr="00B95841" w:rsidRDefault="00FA255A" w:rsidP="00223654">
            <w:pPr>
              <w:jc w:val="left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7" w:name="Text20"/>
            <w:r w:rsidR="00B95841">
              <w:instrText xml:space="preserve"> FORMTEXT </w:instrText>
            </w:r>
            <w:r>
              <w:fldChar w:fldCharType="separate"/>
            </w:r>
            <w:bookmarkStart w:id="8" w:name="_GoBack"/>
            <w:bookmarkEnd w:id="8"/>
            <w:r w:rsidR="00B95841">
              <w:rPr>
                <w:noProof/>
              </w:rPr>
              <w:t> </w:t>
            </w:r>
            <w:r w:rsidR="00B95841">
              <w:rPr>
                <w:noProof/>
              </w:rPr>
              <w:t> </w:t>
            </w:r>
            <w:r w:rsidR="00B95841">
              <w:rPr>
                <w:noProof/>
              </w:rPr>
              <w:t> </w:t>
            </w:r>
            <w:r w:rsidR="00B95841">
              <w:rPr>
                <w:noProof/>
              </w:rPr>
              <w:t> </w:t>
            </w:r>
            <w:r w:rsidR="00B95841"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</w:tbl>
    <w:p w:rsidR="000A3CB9" w:rsidRDefault="000A3CB9" w:rsidP="00FB01AE">
      <w:pPr>
        <w:spacing w:before="240" w:after="240"/>
      </w:pPr>
      <w:r>
        <w:t xml:space="preserve">The </w:t>
      </w:r>
      <w:r w:rsidR="00625D64">
        <w:t>subject</w:t>
      </w:r>
      <w:r>
        <w:t xml:space="preserve"> project </w:t>
      </w:r>
      <w:r w:rsidR="00625D64">
        <w:t xml:space="preserve">is </w:t>
      </w:r>
      <w:r>
        <w:t xml:space="preserve">being </w:t>
      </w:r>
      <w:r w:rsidR="004F4584" w:rsidRPr="004F4584">
        <w:t>submitted</w:t>
      </w:r>
      <w:r>
        <w:t xml:space="preserve"> for </w:t>
      </w:r>
      <w:r w:rsidR="008D2AF4">
        <w:t>(</w:t>
      </w:r>
      <w:sdt>
        <w:sdtPr>
          <w:id w:val="-1622064107"/>
          <w:placeholder>
            <w:docPart w:val="AD49FFC7A18D4DF08B0086B22ECF1D3F"/>
          </w:placeholder>
          <w:dropDownList>
            <w:listItem w:value="Choose an item."/>
            <w:listItem w:displayText="Right-of-Way" w:value="Right-of-Way"/>
            <w:listItem w:displayText="Utilities Only" w:value="Utilities Only"/>
          </w:dropDownList>
        </w:sdtPr>
        <w:sdtEndPr/>
        <w:sdtContent>
          <w:r w:rsidR="00320524">
            <w:t>Utilities Only</w:t>
          </w:r>
        </w:sdtContent>
      </w:sdt>
      <w:r w:rsidR="008D2AF4">
        <w:t>)</w:t>
      </w:r>
      <w:r w:rsidR="00625D64">
        <w:t xml:space="preserve"> plans submittal.  The following information is being </w:t>
      </w:r>
      <w:r w:rsidR="00CD1E9E">
        <w:t xml:space="preserve">forwarded </w:t>
      </w:r>
      <w:r w:rsidR="003F0F11">
        <w:t xml:space="preserve">for </w:t>
      </w:r>
      <w:r w:rsidR="00625D64">
        <w:t>plans distribution:</w:t>
      </w:r>
      <w:r w:rsidR="00DC05BC">
        <w:tab/>
      </w:r>
      <w:r w:rsidR="00DC05BC">
        <w:tab/>
      </w:r>
    </w:p>
    <w:tbl>
      <w:tblPr>
        <w:tblW w:w="9365" w:type="dxa"/>
        <w:tblInd w:w="-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20"/>
        <w:gridCol w:w="5645"/>
      </w:tblGrid>
      <w:tr w:rsidR="005175A1" w:rsidRPr="00671DB0" w:rsidTr="00FF3B65">
        <w:trPr>
          <w:trHeight w:val="297"/>
        </w:trPr>
        <w:tc>
          <w:tcPr>
            <w:tcW w:w="3720" w:type="dxa"/>
            <w:vMerge w:val="restart"/>
          </w:tcPr>
          <w:p w:rsidR="005175A1" w:rsidRPr="00671DB0" w:rsidRDefault="005175A1" w:rsidP="00FF3B65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spacing w:after="40"/>
              <w:jc w:val="left"/>
            </w:pPr>
            <w:r>
              <w:t xml:space="preserve">Plans have been placed on FileNet: </w:t>
            </w:r>
          </w:p>
        </w:tc>
        <w:tc>
          <w:tcPr>
            <w:tcW w:w="5645" w:type="dxa"/>
          </w:tcPr>
          <w:p w:rsidR="005175A1" w:rsidRPr="00671DB0" w:rsidRDefault="003F0F11" w:rsidP="00FF3B65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spacing w:after="40"/>
              <w:jc w:val="left"/>
            </w:pPr>
            <w:r>
              <w:t xml:space="preserve">PDF </w:t>
            </w:r>
            <w:r w:rsidR="005175A1">
              <w:t>Filename</w:t>
            </w:r>
            <w:r w:rsidR="005175A1" w:rsidRPr="00671DB0">
              <w:t>:</w:t>
            </w:r>
            <w:r w:rsidR="005175A1">
              <w:t xml:space="preserve"> </w:t>
            </w:r>
            <w:r w:rsidR="00FA255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175A1">
              <w:instrText xml:space="preserve"> FORMTEXT </w:instrText>
            </w:r>
            <w:r w:rsidR="00FA255A">
              <w:fldChar w:fldCharType="separate"/>
            </w:r>
            <w:r w:rsidR="00604C24" w:rsidRPr="00604C24">
              <w:t>119735-00-ROW</w:t>
            </w:r>
            <w:r w:rsidR="00604C24">
              <w:t>.pdf</w:t>
            </w:r>
            <w:r w:rsidR="00FA255A">
              <w:fldChar w:fldCharType="end"/>
            </w:r>
          </w:p>
        </w:tc>
      </w:tr>
      <w:tr w:rsidR="003F0F11" w:rsidRPr="00671DB0" w:rsidTr="00FF3B65">
        <w:trPr>
          <w:trHeight w:val="297"/>
        </w:trPr>
        <w:tc>
          <w:tcPr>
            <w:tcW w:w="3720" w:type="dxa"/>
            <w:vMerge/>
          </w:tcPr>
          <w:p w:rsidR="003F0F11" w:rsidRDefault="003F0F11" w:rsidP="00FF3B65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spacing w:after="40"/>
              <w:jc w:val="left"/>
            </w:pPr>
          </w:p>
        </w:tc>
        <w:tc>
          <w:tcPr>
            <w:tcW w:w="5645" w:type="dxa"/>
          </w:tcPr>
          <w:p w:rsidR="003F0F11" w:rsidRDefault="003F0F11" w:rsidP="003F0F11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spacing w:after="40"/>
              <w:jc w:val="left"/>
            </w:pPr>
            <w:r>
              <w:t>EXE Filename</w:t>
            </w:r>
            <w:r w:rsidRPr="00671DB0">
              <w:t>:</w:t>
            </w:r>
            <w: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04C24" w:rsidRPr="00604C24">
              <w:t>119735-00-ROW</w:t>
            </w:r>
            <w:r w:rsidR="00604C24">
              <w:t>.zip</w:t>
            </w:r>
            <w:r>
              <w:fldChar w:fldCharType="end"/>
            </w:r>
          </w:p>
        </w:tc>
      </w:tr>
      <w:tr w:rsidR="005175A1" w:rsidRPr="00671DB0" w:rsidTr="00FF3B65">
        <w:trPr>
          <w:trHeight w:val="297"/>
        </w:trPr>
        <w:tc>
          <w:tcPr>
            <w:tcW w:w="3720" w:type="dxa"/>
            <w:vMerge/>
          </w:tcPr>
          <w:p w:rsidR="005175A1" w:rsidRDefault="005175A1" w:rsidP="00FF3B65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spacing w:after="40"/>
              <w:jc w:val="left"/>
            </w:pPr>
          </w:p>
        </w:tc>
        <w:tc>
          <w:tcPr>
            <w:tcW w:w="5645" w:type="dxa"/>
          </w:tcPr>
          <w:p w:rsidR="005175A1" w:rsidRDefault="005175A1" w:rsidP="00FF3B65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spacing w:after="40"/>
              <w:jc w:val="left"/>
            </w:pPr>
            <w:r>
              <w:t>Added On Date</w:t>
            </w:r>
            <w:r w:rsidRPr="00671DB0">
              <w:t>:</w:t>
            </w:r>
            <w:r>
              <w:t xml:space="preserve"> </w:t>
            </w:r>
            <w:r w:rsidR="00FA255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FA255A">
              <w:fldChar w:fldCharType="separate"/>
            </w:r>
            <w:r w:rsidR="00604C24">
              <w:t>8-2-2017</w:t>
            </w:r>
            <w:r w:rsidR="00FA255A">
              <w:fldChar w:fldCharType="end"/>
            </w:r>
          </w:p>
        </w:tc>
      </w:tr>
      <w:tr w:rsidR="003F0F11" w:rsidRPr="00671DB0" w:rsidTr="00FB01AE">
        <w:trPr>
          <w:trHeight w:val="144"/>
        </w:trPr>
        <w:tc>
          <w:tcPr>
            <w:tcW w:w="9365" w:type="dxa"/>
            <w:gridSpan w:val="2"/>
          </w:tcPr>
          <w:p w:rsidR="003F0F11" w:rsidRPr="00671DB0" w:rsidRDefault="003F0F11" w:rsidP="00FF3B65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</w:pPr>
          </w:p>
        </w:tc>
      </w:tr>
      <w:tr w:rsidR="00DC05BC" w:rsidRPr="00671DB0" w:rsidTr="00DC05BC">
        <w:trPr>
          <w:trHeight w:val="297"/>
        </w:trPr>
        <w:tc>
          <w:tcPr>
            <w:tcW w:w="3720" w:type="dxa"/>
          </w:tcPr>
          <w:p w:rsidR="00DC05BC" w:rsidRPr="00671DB0" w:rsidRDefault="00DC05BC" w:rsidP="00DC05BC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</w:pPr>
            <w:r w:rsidRPr="00295A01">
              <w:t xml:space="preserve">Preliminary </w:t>
            </w:r>
            <w:r>
              <w:t>E</w:t>
            </w:r>
            <w:r w:rsidRPr="00295A01">
              <w:t xml:space="preserve">stimate </w:t>
            </w:r>
            <w:r>
              <w:t>E</w:t>
            </w:r>
            <w:r w:rsidRPr="00295A01">
              <w:t>mailed</w:t>
            </w:r>
          </w:p>
        </w:tc>
        <w:tc>
          <w:tcPr>
            <w:tcW w:w="5645" w:type="dxa"/>
          </w:tcPr>
          <w:p w:rsidR="00DC05BC" w:rsidRPr="00671DB0" w:rsidRDefault="00DC05BC" w:rsidP="00DC05BC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</w:pPr>
            <w:r>
              <w:t>Date</w:t>
            </w:r>
            <w:r w:rsidRPr="00671DB0">
              <w:t>:</w:t>
            </w:r>
            <w: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F4F47">
              <w:t>8-2-2017</w:t>
            </w:r>
            <w:r>
              <w:fldChar w:fldCharType="end"/>
            </w:r>
          </w:p>
        </w:tc>
      </w:tr>
      <w:tr w:rsidR="003F0F11" w:rsidRPr="00671DB0" w:rsidTr="00FB01AE">
        <w:trPr>
          <w:trHeight w:val="144"/>
        </w:trPr>
        <w:tc>
          <w:tcPr>
            <w:tcW w:w="9365" w:type="dxa"/>
            <w:gridSpan w:val="2"/>
          </w:tcPr>
          <w:p w:rsidR="003F0F11" w:rsidRPr="00671DB0" w:rsidRDefault="003F0F11" w:rsidP="00FF3B65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</w:pPr>
          </w:p>
        </w:tc>
      </w:tr>
      <w:tr w:rsidR="005175A1" w:rsidRPr="00671DB0" w:rsidTr="00FF3B65">
        <w:trPr>
          <w:trHeight w:val="297"/>
        </w:trPr>
        <w:tc>
          <w:tcPr>
            <w:tcW w:w="9365" w:type="dxa"/>
            <w:gridSpan w:val="2"/>
          </w:tcPr>
          <w:p w:rsidR="005175A1" w:rsidRPr="00671DB0" w:rsidRDefault="005175A1" w:rsidP="00A93A8E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left"/>
            </w:pPr>
            <w:r w:rsidRPr="00671DB0">
              <w:t>Comments:</w:t>
            </w:r>
            <w:bookmarkStart w:id="9" w:name="Text14"/>
            <w:r>
              <w:t xml:space="preserve"> </w:t>
            </w:r>
            <w:bookmarkEnd w:id="9"/>
            <w:r w:rsidR="00FA255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FA255A">
              <w:fldChar w:fldCharType="separate"/>
            </w:r>
            <w:r w:rsidR="00A93A8E">
              <w:t>Final ROW (Utilites Only) Submittal</w:t>
            </w:r>
            <w:r w:rsidR="00FA255A">
              <w:fldChar w:fldCharType="end"/>
            </w:r>
          </w:p>
        </w:tc>
      </w:tr>
    </w:tbl>
    <w:p w:rsidR="005175A1" w:rsidRDefault="005175A1" w:rsidP="0002731F">
      <w:pPr>
        <w:tabs>
          <w:tab w:val="left" w:pos="-1152"/>
          <w:tab w:val="left" w:pos="-720"/>
          <w:tab w:val="left" w:pos="0"/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before="160" w:after="160"/>
        <w:jc w:val="left"/>
      </w:pPr>
      <w:r>
        <w:t xml:space="preserve">For further information, please </w:t>
      </w:r>
      <w:bookmarkStart w:id="10" w:name="Text15"/>
      <w:r w:rsidR="0002731F">
        <w:t>contact</w:t>
      </w:r>
      <w:r w:rsidR="00FA255A">
        <w:fldChar w:fldCharType="begin">
          <w:ffData>
            <w:name w:val="Text15"/>
            <w:enabled/>
            <w:calcOnExit w:val="0"/>
            <w:textInput/>
          </w:ffData>
        </w:fldChar>
      </w:r>
      <w:r>
        <w:instrText xml:space="preserve"> FORMTEXT </w:instrText>
      </w:r>
      <w:r w:rsidR="00FA255A">
        <w:fldChar w:fldCharType="separate"/>
      </w:r>
      <w:r w:rsidR="00320524">
        <w:t>Aso Hawrami</w:t>
      </w:r>
      <w:r w:rsidR="00FA255A">
        <w:fldChar w:fldCharType="end"/>
      </w:r>
      <w:bookmarkEnd w:id="10"/>
      <w:r w:rsidR="0002731F">
        <w:t xml:space="preserve">, </w:t>
      </w:r>
      <w:r>
        <w:t>Phone: (</w:t>
      </w:r>
      <w:bookmarkStart w:id="11" w:name="Text16"/>
      <w:r w:rsidR="00FA255A" w:rsidRPr="00C77BC6">
        <w:fldChar w:fldCharType="begin">
          <w:ffData>
            <w:name w:val="Text16"/>
            <w:enabled/>
            <w:calcOnExit w:val="0"/>
            <w:textInput/>
          </w:ffData>
        </w:fldChar>
      </w:r>
      <w:r w:rsidRPr="00C77BC6">
        <w:instrText xml:space="preserve"> FORMTEXT </w:instrText>
      </w:r>
      <w:r w:rsidR="00FA255A" w:rsidRPr="00C77BC6">
        <w:fldChar w:fldCharType="separate"/>
      </w:r>
      <w:r w:rsidR="00F17352">
        <w:t>615</w:t>
      </w:r>
      <w:r w:rsidR="00FA255A" w:rsidRPr="00C77BC6">
        <w:fldChar w:fldCharType="end"/>
      </w:r>
      <w:bookmarkEnd w:id="11"/>
      <w:r>
        <w:t>)</w:t>
      </w:r>
      <w:bookmarkStart w:id="12" w:name="Text17"/>
      <w:r w:rsidR="00FA255A">
        <w:fldChar w:fldCharType="begin">
          <w:ffData>
            <w:name w:val="Text17"/>
            <w:enabled/>
            <w:calcOnExit w:val="0"/>
            <w:textInput/>
          </w:ffData>
        </w:fldChar>
      </w:r>
      <w:r>
        <w:instrText xml:space="preserve"> FORMTEXT </w:instrText>
      </w:r>
      <w:r w:rsidR="00FA255A">
        <w:fldChar w:fldCharType="separate"/>
      </w:r>
      <w:r w:rsidR="00F17352">
        <w:t>350</w:t>
      </w:r>
      <w:r w:rsidR="00FA255A">
        <w:fldChar w:fldCharType="end"/>
      </w:r>
      <w:bookmarkEnd w:id="12"/>
      <w:r>
        <w:t xml:space="preserve">- </w:t>
      </w:r>
      <w:bookmarkStart w:id="13" w:name="Text18"/>
      <w:r w:rsidR="00FA255A" w:rsidRPr="00C77BC6">
        <w:fldChar w:fldCharType="begin">
          <w:ffData>
            <w:name w:val="Text18"/>
            <w:enabled/>
            <w:calcOnExit w:val="0"/>
            <w:textInput/>
          </w:ffData>
        </w:fldChar>
      </w:r>
      <w:r w:rsidRPr="00C77BC6">
        <w:instrText xml:space="preserve"> FORMTEXT </w:instrText>
      </w:r>
      <w:r w:rsidR="00FA255A" w:rsidRPr="00C77BC6">
        <w:fldChar w:fldCharType="separate"/>
      </w:r>
      <w:r w:rsidR="00F17352">
        <w:t>4384</w:t>
      </w:r>
      <w:r w:rsidR="00FA255A" w:rsidRPr="00C77BC6">
        <w:fldChar w:fldCharType="end"/>
      </w:r>
      <w:bookmarkEnd w:id="13"/>
      <w:r w:rsidR="0002731F">
        <w:t xml:space="preserve">, </w:t>
      </w:r>
      <w:r w:rsidR="008A6A14">
        <w:t>Email</w:t>
      </w:r>
      <w:r w:rsidR="00523C34">
        <w:t>:</w:t>
      </w:r>
      <w:r w:rsidR="003F0F11">
        <w:fldChar w:fldCharType="begin">
          <w:ffData>
            <w:name w:val="Text21"/>
            <w:enabled/>
            <w:calcOnExit w:val="0"/>
            <w:textInput/>
          </w:ffData>
        </w:fldChar>
      </w:r>
      <w:bookmarkStart w:id="14" w:name="Text21"/>
      <w:r w:rsidR="003F0F11">
        <w:instrText xml:space="preserve"> FORMTEXT </w:instrText>
      </w:r>
      <w:r w:rsidR="003F0F11">
        <w:fldChar w:fldCharType="separate"/>
      </w:r>
      <w:r w:rsidR="00F13B03" w:rsidRPr="00F13B03">
        <w:t>Aso.Hawrami@tn.gov</w:t>
      </w:r>
      <w:r w:rsidR="003F0F11">
        <w:fldChar w:fldCharType="end"/>
      </w:r>
      <w:bookmarkEnd w:id="14"/>
      <w:r>
        <w:t>.</w:t>
      </w:r>
    </w:p>
    <w:tbl>
      <w:tblPr>
        <w:tblW w:w="9270" w:type="dxa"/>
        <w:tblLayout w:type="fixed"/>
        <w:tblCellMar>
          <w:left w:w="0" w:type="dxa"/>
          <w:right w:w="115" w:type="dxa"/>
        </w:tblCellMar>
        <w:tblLook w:val="04A0" w:firstRow="1" w:lastRow="0" w:firstColumn="1" w:lastColumn="0" w:noHBand="0" w:noVBand="1"/>
      </w:tblPr>
      <w:tblGrid>
        <w:gridCol w:w="540"/>
        <w:gridCol w:w="8730"/>
      </w:tblGrid>
      <w:tr w:rsidR="00244463" w:rsidRPr="008A6A14" w:rsidTr="003F4C77">
        <w:trPr>
          <w:trHeight w:val="288"/>
        </w:trPr>
        <w:tc>
          <w:tcPr>
            <w:tcW w:w="540" w:type="dxa"/>
          </w:tcPr>
          <w:p w:rsidR="00244463" w:rsidRPr="003F4C77" w:rsidRDefault="00244463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b/>
                <w:szCs w:val="22"/>
              </w:rPr>
            </w:pPr>
            <w:r w:rsidRPr="003F4C77">
              <w:rPr>
                <w:rFonts w:cs="Arial"/>
                <w:b/>
                <w:szCs w:val="22"/>
              </w:rPr>
              <w:t xml:space="preserve">cc: </w:t>
            </w:r>
          </w:p>
        </w:tc>
        <w:tc>
          <w:tcPr>
            <w:tcW w:w="8730" w:type="dxa"/>
          </w:tcPr>
          <w:p w:rsidR="00244463" w:rsidRPr="008A6A14" w:rsidRDefault="00A25B64" w:rsidP="00A25B64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b/>
                <w:szCs w:val="22"/>
              </w:rPr>
            </w:pPr>
            <w:r w:rsidRPr="00A25B64">
              <w:rPr>
                <w:rFonts w:cs="Arial"/>
                <w:szCs w:val="22"/>
              </w:rPr>
              <w:t xml:space="preserve">Program Development &amp; Scheduling Office </w:t>
            </w:r>
          </w:p>
        </w:tc>
      </w:tr>
      <w:tr w:rsidR="00244463" w:rsidRPr="008A6A14" w:rsidTr="003F4C77">
        <w:trPr>
          <w:trHeight w:val="288"/>
        </w:trPr>
        <w:tc>
          <w:tcPr>
            <w:tcW w:w="540" w:type="dxa"/>
          </w:tcPr>
          <w:p w:rsidR="00244463" w:rsidRPr="008A6A14" w:rsidRDefault="00244463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szCs w:val="22"/>
              </w:rPr>
            </w:pPr>
          </w:p>
        </w:tc>
        <w:tc>
          <w:tcPr>
            <w:tcW w:w="8730" w:type="dxa"/>
          </w:tcPr>
          <w:p w:rsidR="00244463" w:rsidRPr="008A6A14" w:rsidRDefault="00A25B64" w:rsidP="00A25B64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szCs w:val="22"/>
              </w:rPr>
            </w:pPr>
            <w:r w:rsidRPr="00A25B64">
              <w:rPr>
                <w:rFonts w:cs="Arial"/>
                <w:szCs w:val="22"/>
              </w:rPr>
              <w:t xml:space="preserve">Program Operations Office </w:t>
            </w:r>
          </w:p>
        </w:tc>
      </w:tr>
      <w:tr w:rsidR="00244463" w:rsidRPr="008A6A14" w:rsidTr="003F4C77">
        <w:trPr>
          <w:trHeight w:val="288"/>
        </w:trPr>
        <w:tc>
          <w:tcPr>
            <w:tcW w:w="540" w:type="dxa"/>
          </w:tcPr>
          <w:p w:rsidR="00244463" w:rsidRPr="008A6A14" w:rsidRDefault="00244463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b/>
                <w:szCs w:val="22"/>
              </w:rPr>
            </w:pPr>
          </w:p>
        </w:tc>
        <w:tc>
          <w:tcPr>
            <w:tcW w:w="8730" w:type="dxa"/>
          </w:tcPr>
          <w:p w:rsidR="00244463" w:rsidRDefault="00A25B64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szCs w:val="22"/>
              </w:rPr>
            </w:pPr>
            <w:r w:rsidRPr="00A25B64">
              <w:rPr>
                <w:rFonts w:cs="Arial"/>
                <w:szCs w:val="22"/>
              </w:rPr>
              <w:t>Environmental Division</w:t>
            </w:r>
          </w:p>
        </w:tc>
      </w:tr>
      <w:tr w:rsidR="00244463" w:rsidRPr="006D3000" w:rsidTr="003F4C77">
        <w:trPr>
          <w:trHeight w:val="288"/>
        </w:trPr>
        <w:tc>
          <w:tcPr>
            <w:tcW w:w="540" w:type="dxa"/>
          </w:tcPr>
          <w:p w:rsidR="00244463" w:rsidRPr="006D3000" w:rsidRDefault="00244463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szCs w:val="22"/>
              </w:rPr>
            </w:pPr>
          </w:p>
        </w:tc>
        <w:tc>
          <w:tcPr>
            <w:tcW w:w="8730" w:type="dxa"/>
          </w:tcPr>
          <w:p w:rsidR="00244463" w:rsidRPr="008A6A14" w:rsidRDefault="00A25B64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szCs w:val="22"/>
              </w:rPr>
            </w:pPr>
            <w:r w:rsidRPr="00A25B64">
              <w:rPr>
                <w:rFonts w:cs="Arial"/>
                <w:szCs w:val="22"/>
              </w:rPr>
              <w:t>Structures Division</w:t>
            </w:r>
          </w:p>
        </w:tc>
      </w:tr>
      <w:tr w:rsidR="00244463" w:rsidRPr="006D3000" w:rsidTr="003F4C77">
        <w:trPr>
          <w:trHeight w:val="288"/>
        </w:trPr>
        <w:tc>
          <w:tcPr>
            <w:tcW w:w="540" w:type="dxa"/>
          </w:tcPr>
          <w:p w:rsidR="00244463" w:rsidRPr="006D3000" w:rsidRDefault="00244463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szCs w:val="22"/>
              </w:rPr>
            </w:pPr>
          </w:p>
        </w:tc>
        <w:tc>
          <w:tcPr>
            <w:tcW w:w="8730" w:type="dxa"/>
          </w:tcPr>
          <w:p w:rsidR="00244463" w:rsidRPr="006D3000" w:rsidRDefault="00244463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szCs w:val="22"/>
              </w:rPr>
            </w:pPr>
            <w:r w:rsidRPr="008A6A14">
              <w:rPr>
                <w:rFonts w:cs="Arial"/>
                <w:szCs w:val="22"/>
              </w:rPr>
              <w:t xml:space="preserve">Region </w:t>
            </w:r>
            <w:sdt>
              <w:sdtPr>
                <w:rPr>
                  <w:rFonts w:cs="Arial"/>
                  <w:szCs w:val="22"/>
                </w:rPr>
                <w:id w:val="51907746"/>
                <w:placeholder>
                  <w:docPart w:val="0D2E17DA99EE4328AC590E55D2789499"/>
                </w:placeholder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  <w:listItem w:displayText="4" w:value="4"/>
                </w:dropDownList>
              </w:sdtPr>
              <w:sdtEndPr/>
              <w:sdtContent>
                <w:r w:rsidR="00320524">
                  <w:rPr>
                    <w:rFonts w:cs="Arial"/>
                    <w:szCs w:val="22"/>
                  </w:rPr>
                  <w:t>3</w:t>
                </w:r>
              </w:sdtContent>
            </w:sdt>
            <w:r>
              <w:rPr>
                <w:rFonts w:cs="Arial"/>
                <w:szCs w:val="22"/>
              </w:rPr>
              <w:t xml:space="preserve"> </w:t>
            </w:r>
            <w:r w:rsidRPr="008A6A14">
              <w:rPr>
                <w:rFonts w:cs="Arial"/>
                <w:szCs w:val="22"/>
              </w:rPr>
              <w:t>Right-of-Way</w:t>
            </w:r>
            <w:r>
              <w:rPr>
                <w:rFonts w:cs="Arial"/>
                <w:szCs w:val="22"/>
              </w:rPr>
              <w:t xml:space="preserve"> Office</w:t>
            </w:r>
          </w:p>
        </w:tc>
      </w:tr>
      <w:tr w:rsidR="00244463" w:rsidRPr="006D3000" w:rsidTr="003F4C77">
        <w:trPr>
          <w:trHeight w:val="288"/>
        </w:trPr>
        <w:tc>
          <w:tcPr>
            <w:tcW w:w="540" w:type="dxa"/>
          </w:tcPr>
          <w:p w:rsidR="00244463" w:rsidRPr="006D3000" w:rsidRDefault="00244463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szCs w:val="22"/>
              </w:rPr>
            </w:pPr>
          </w:p>
        </w:tc>
        <w:tc>
          <w:tcPr>
            <w:tcW w:w="8730" w:type="dxa"/>
          </w:tcPr>
          <w:p w:rsidR="00244463" w:rsidRPr="008A6A14" w:rsidRDefault="00A93A8E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b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999849075"/>
                <w:placeholder>
                  <w:docPart w:val="0C3F0471FB514C5C849DE17BA5A50A02"/>
                </w:placeholder>
                <w:dropDownList>
                  <w:listItem w:displayText="Choose an item." w:value=""/>
                  <w:listItem w:displayText="                                 " w:value="none"/>
                  <w:listItem w:displayText="Project Manager" w:value="Project Manager"/>
                  <w:listItem w:displayText="Railroad Coordinator" w:value="Railroad Coordinator"/>
                </w:dropDownList>
              </w:sdtPr>
              <w:sdtEndPr/>
              <w:sdtContent>
                <w:r w:rsidR="00320524">
                  <w:rPr>
                    <w:rFonts w:cs="Arial"/>
                    <w:szCs w:val="22"/>
                  </w:rPr>
                  <w:t xml:space="preserve">                                 </w:t>
                </w:r>
              </w:sdtContent>
            </w:sdt>
          </w:p>
        </w:tc>
      </w:tr>
      <w:tr w:rsidR="00244463" w:rsidRPr="006D3000" w:rsidTr="003F4C77">
        <w:trPr>
          <w:trHeight w:val="288"/>
        </w:trPr>
        <w:tc>
          <w:tcPr>
            <w:tcW w:w="540" w:type="dxa"/>
          </w:tcPr>
          <w:p w:rsidR="00244463" w:rsidRPr="006D3000" w:rsidRDefault="00244463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szCs w:val="22"/>
              </w:rPr>
            </w:pPr>
          </w:p>
        </w:tc>
        <w:tc>
          <w:tcPr>
            <w:tcW w:w="8730" w:type="dxa"/>
          </w:tcPr>
          <w:p w:rsidR="00244463" w:rsidRPr="008A6A14" w:rsidRDefault="00A93A8E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134749134"/>
                <w:placeholder>
                  <w:docPart w:val="D9A3BA0459914F28A02C17C9331018A0"/>
                </w:placeholder>
                <w:dropDownList>
                  <w:listItem w:displayText="Choose an item." w:value=""/>
                  <w:listItem w:displayText="                                 " w:value="none"/>
                  <w:listItem w:displayText="Project Manager" w:value="Project Manager"/>
                  <w:listItem w:displayText="Railroad Coordinator" w:value="Railroad Coordinator"/>
                </w:dropDownList>
              </w:sdtPr>
              <w:sdtEndPr/>
              <w:sdtContent>
                <w:r w:rsidR="00320524">
                  <w:rPr>
                    <w:rFonts w:cs="Arial"/>
                    <w:szCs w:val="22"/>
                  </w:rPr>
                  <w:t xml:space="preserve">                                 </w:t>
                </w:r>
              </w:sdtContent>
            </w:sdt>
            <w:r w:rsidR="00244463" w:rsidRPr="008A6A14">
              <w:rPr>
                <w:rFonts w:cs="Arial"/>
                <w:szCs w:val="22"/>
              </w:rPr>
              <w:t xml:space="preserve"> </w:t>
            </w:r>
          </w:p>
        </w:tc>
      </w:tr>
    </w:tbl>
    <w:p w:rsidR="000A3CB9" w:rsidRDefault="002C2849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615950</wp:posOffset>
                </wp:positionH>
                <wp:positionV relativeFrom="paragraph">
                  <wp:posOffset>182880</wp:posOffset>
                </wp:positionV>
                <wp:extent cx="4700270" cy="7776845"/>
                <wp:effectExtent l="0" t="1905" r="0" b="3175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00270" cy="7776845"/>
                        </a:xfrm>
                        <a:custGeom>
                          <a:avLst/>
                          <a:gdLst>
                            <a:gd name="T0" fmla="*/ 0 w 20000"/>
                            <a:gd name="T1" fmla="*/ 0 h 20000"/>
                            <a:gd name="T2" fmla="*/ 0 w 20000"/>
                            <a:gd name="T3" fmla="*/ 20000 h 20000"/>
                            <a:gd name="T4" fmla="*/ 20000 w 20000"/>
                            <a:gd name="T5" fmla="*/ 20000 h 20000"/>
                            <a:gd name="T6" fmla="*/ 20000 w 20000"/>
                            <a:gd name="T7" fmla="*/ 0 h 20000"/>
                            <a:gd name="T8" fmla="*/ 0 w 20000"/>
                            <a:gd name="T9" fmla="*/ 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0" y="0"/>
                              </a:moveTo>
                              <a:lnTo>
                                <a:pt x="0" y="20000"/>
                              </a:lnTo>
                              <a:lnTo>
                                <a:pt x="20000" y="20000"/>
                              </a:lnTo>
                              <a:lnTo>
                                <a:pt x="2000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73C2A32" id="Freeform 2" o:spid="_x0000_s1026" style="position:absolute;margin-left:48.5pt;margin-top:14.4pt;width:370.1pt;height:612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" o:allowincell="f" path="m,l,20000r20000,l20000,,,xe" filled="f" stroked="f" strokeweight="0">
                <v:path arrowok="t" o:connecttype="custom" o:connectlocs="0,0;0,7776845;4700270,7776845;4700270,0;0,0" o:connectangles="0,0,0,0,0"/>
              </v:shape>
            </w:pict>
          </mc:Fallback>
        </mc:AlternateContent>
      </w:r>
    </w:p>
    <w:sectPr w:rsidR="000A3CB9" w:rsidSect="00F26A21">
      <w:type w:val="continuous"/>
      <w:pgSz w:w="12240" w:h="15840"/>
      <w:pgMar w:top="547" w:right="1440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01F" w:rsidRDefault="007E601F">
      <w:r>
        <w:separator/>
      </w:r>
    </w:p>
  </w:endnote>
  <w:endnote w:type="continuationSeparator" w:id="0">
    <w:p w:rsidR="007E601F" w:rsidRDefault="007E6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01F" w:rsidRDefault="007E601F">
      <w:r>
        <w:separator/>
      </w:r>
    </w:p>
  </w:footnote>
  <w:footnote w:type="continuationSeparator" w:id="0">
    <w:p w:rsidR="007E601F" w:rsidRDefault="007E60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01F"/>
    <w:rsid w:val="00017F59"/>
    <w:rsid w:val="0002731F"/>
    <w:rsid w:val="00090BF0"/>
    <w:rsid w:val="000A3CB9"/>
    <w:rsid w:val="000B7E3E"/>
    <w:rsid w:val="000E5340"/>
    <w:rsid w:val="00170816"/>
    <w:rsid w:val="00176C83"/>
    <w:rsid w:val="00180464"/>
    <w:rsid w:val="001F0D9C"/>
    <w:rsid w:val="001F4F47"/>
    <w:rsid w:val="001F7DC0"/>
    <w:rsid w:val="00223654"/>
    <w:rsid w:val="00244463"/>
    <w:rsid w:val="00295A01"/>
    <w:rsid w:val="002C2849"/>
    <w:rsid w:val="002D034A"/>
    <w:rsid w:val="002E565A"/>
    <w:rsid w:val="00320524"/>
    <w:rsid w:val="003275D8"/>
    <w:rsid w:val="003448B1"/>
    <w:rsid w:val="00390F2F"/>
    <w:rsid w:val="00397014"/>
    <w:rsid w:val="003D5DDA"/>
    <w:rsid w:val="003F0F11"/>
    <w:rsid w:val="003F4C77"/>
    <w:rsid w:val="004702C2"/>
    <w:rsid w:val="004760E7"/>
    <w:rsid w:val="00494029"/>
    <w:rsid w:val="004E6782"/>
    <w:rsid w:val="004F1E72"/>
    <w:rsid w:val="004F4584"/>
    <w:rsid w:val="00514F45"/>
    <w:rsid w:val="00515EC2"/>
    <w:rsid w:val="005175A1"/>
    <w:rsid w:val="00523C34"/>
    <w:rsid w:val="005A4FEF"/>
    <w:rsid w:val="005E1675"/>
    <w:rsid w:val="0060223F"/>
    <w:rsid w:val="00604C24"/>
    <w:rsid w:val="00625D64"/>
    <w:rsid w:val="0062757F"/>
    <w:rsid w:val="00650AD2"/>
    <w:rsid w:val="00671DB0"/>
    <w:rsid w:val="00677626"/>
    <w:rsid w:val="00681F1F"/>
    <w:rsid w:val="006D3000"/>
    <w:rsid w:val="00704488"/>
    <w:rsid w:val="0073352E"/>
    <w:rsid w:val="0075349A"/>
    <w:rsid w:val="007725C8"/>
    <w:rsid w:val="00772719"/>
    <w:rsid w:val="00775E3D"/>
    <w:rsid w:val="007875F5"/>
    <w:rsid w:val="007E601F"/>
    <w:rsid w:val="008059EE"/>
    <w:rsid w:val="008847EE"/>
    <w:rsid w:val="008A6A14"/>
    <w:rsid w:val="008D2AF4"/>
    <w:rsid w:val="008D2D16"/>
    <w:rsid w:val="0091651D"/>
    <w:rsid w:val="009339D3"/>
    <w:rsid w:val="00995272"/>
    <w:rsid w:val="009B1C48"/>
    <w:rsid w:val="009D3AE0"/>
    <w:rsid w:val="00A07BFE"/>
    <w:rsid w:val="00A25B64"/>
    <w:rsid w:val="00A93A8E"/>
    <w:rsid w:val="00AD2DF2"/>
    <w:rsid w:val="00B658DC"/>
    <w:rsid w:val="00B95841"/>
    <w:rsid w:val="00BC1D9F"/>
    <w:rsid w:val="00BE0E9A"/>
    <w:rsid w:val="00C34320"/>
    <w:rsid w:val="00C63427"/>
    <w:rsid w:val="00C871D4"/>
    <w:rsid w:val="00CA1886"/>
    <w:rsid w:val="00CD1E9E"/>
    <w:rsid w:val="00CF2DFD"/>
    <w:rsid w:val="00D029E8"/>
    <w:rsid w:val="00D17732"/>
    <w:rsid w:val="00D36D76"/>
    <w:rsid w:val="00D57EF7"/>
    <w:rsid w:val="00DC05BC"/>
    <w:rsid w:val="00DE48DD"/>
    <w:rsid w:val="00E03013"/>
    <w:rsid w:val="00E65309"/>
    <w:rsid w:val="00E91E9E"/>
    <w:rsid w:val="00E926D6"/>
    <w:rsid w:val="00EF19D1"/>
    <w:rsid w:val="00F13B03"/>
    <w:rsid w:val="00F17352"/>
    <w:rsid w:val="00F1764F"/>
    <w:rsid w:val="00F26A21"/>
    <w:rsid w:val="00F376F3"/>
    <w:rsid w:val="00FA255A"/>
    <w:rsid w:val="00FA6621"/>
    <w:rsid w:val="00FB01AE"/>
    <w:rsid w:val="00FB3A57"/>
    <w:rsid w:val="00FD0591"/>
    <w:rsid w:val="00FF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E89FE2C-9678-411F-8439-9AB924B8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58DC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B658DC"/>
    <w:pPr>
      <w:spacing w:after="60"/>
      <w:jc w:val="center"/>
      <w:outlineLvl w:val="0"/>
    </w:pPr>
    <w:rPr>
      <w:b/>
      <w:caps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8046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7">
    <w:name w:val="heading 7"/>
    <w:basedOn w:val="Normal"/>
    <w:next w:val="Normal"/>
    <w:qFormat/>
    <w:rsid w:val="00B658DC"/>
    <w:pPr>
      <w:tabs>
        <w:tab w:val="left" w:pos="3600"/>
      </w:tabs>
      <w:spacing w:before="240" w:after="60"/>
      <w:ind w:left="3600" w:hanging="720"/>
      <w:outlineLvl w:val="6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am">
    <w:name w:val="Adam"/>
    <w:basedOn w:val="Heading1"/>
    <w:rsid w:val="00B658DC"/>
    <w:pPr>
      <w:outlineLvl w:val="9"/>
    </w:pPr>
    <w:rPr>
      <w:sz w:val="24"/>
    </w:rPr>
  </w:style>
  <w:style w:type="paragraph" w:customStyle="1" w:styleId="Adam1">
    <w:name w:val="Adam1"/>
    <w:basedOn w:val="Heading1"/>
    <w:rsid w:val="00B658DC"/>
    <w:pPr>
      <w:outlineLvl w:val="9"/>
    </w:pPr>
    <w:rPr>
      <w:sz w:val="24"/>
    </w:rPr>
  </w:style>
  <w:style w:type="paragraph" w:customStyle="1" w:styleId="Survey1">
    <w:name w:val="Survey1"/>
    <w:basedOn w:val="Heading1"/>
    <w:rsid w:val="00B658DC"/>
    <w:pPr>
      <w:outlineLvl w:val="9"/>
    </w:pPr>
  </w:style>
  <w:style w:type="paragraph" w:customStyle="1" w:styleId="Survey2">
    <w:name w:val="Survey2"/>
    <w:basedOn w:val="Normal"/>
    <w:rsid w:val="00B658DC"/>
    <w:pPr>
      <w:spacing w:after="120"/>
    </w:pPr>
    <w:rPr>
      <w:b/>
    </w:rPr>
  </w:style>
  <w:style w:type="paragraph" w:customStyle="1" w:styleId="Survey3">
    <w:name w:val="Survey3"/>
    <w:basedOn w:val="Normal"/>
    <w:rsid w:val="00B658DC"/>
    <w:pPr>
      <w:tabs>
        <w:tab w:val="left" w:pos="734"/>
      </w:tabs>
      <w:spacing w:line="360" w:lineRule="auto"/>
      <w:ind w:left="734" w:hanging="446"/>
    </w:pPr>
  </w:style>
  <w:style w:type="paragraph" w:customStyle="1" w:styleId="Survey4">
    <w:name w:val="Survey4"/>
    <w:basedOn w:val="Normal"/>
    <w:rsid w:val="00B658DC"/>
    <w:pPr>
      <w:tabs>
        <w:tab w:val="left" w:pos="1166"/>
      </w:tabs>
      <w:spacing w:line="360" w:lineRule="auto"/>
      <w:ind w:left="1166" w:hanging="432"/>
    </w:pPr>
  </w:style>
  <w:style w:type="paragraph" w:customStyle="1" w:styleId="Survey5">
    <w:name w:val="Survey5"/>
    <w:basedOn w:val="Normal"/>
    <w:rsid w:val="00B658DC"/>
    <w:pPr>
      <w:tabs>
        <w:tab w:val="left" w:pos="1598"/>
      </w:tabs>
      <w:spacing w:line="360" w:lineRule="auto"/>
      <w:ind w:left="1598" w:hanging="432"/>
    </w:pPr>
  </w:style>
  <w:style w:type="paragraph" w:customStyle="1" w:styleId="Survey6">
    <w:name w:val="Survey6"/>
    <w:basedOn w:val="Normal"/>
    <w:rsid w:val="00B658DC"/>
    <w:pPr>
      <w:tabs>
        <w:tab w:val="left" w:pos="2030"/>
      </w:tabs>
      <w:spacing w:line="360" w:lineRule="auto"/>
      <w:ind w:left="2030" w:hanging="432"/>
    </w:pPr>
  </w:style>
  <w:style w:type="paragraph" w:styleId="Header">
    <w:name w:val="header"/>
    <w:basedOn w:val="Normal"/>
    <w:rsid w:val="00B658D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658D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4760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derlineEntry">
    <w:name w:val="UnderlineEntry"/>
    <w:basedOn w:val="DefaultParagraphFont"/>
    <w:qFormat/>
    <w:rsid w:val="00D57EF7"/>
    <w:rPr>
      <w:u w:val="single"/>
    </w:rPr>
  </w:style>
  <w:style w:type="paragraph" w:styleId="BalloonText">
    <w:name w:val="Balloon Text"/>
    <w:basedOn w:val="Normal"/>
    <w:link w:val="BalloonTextChar"/>
    <w:rsid w:val="00F376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376F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D2AF4"/>
    <w:rPr>
      <w:color w:val="808080"/>
    </w:rPr>
  </w:style>
  <w:style w:type="character" w:customStyle="1" w:styleId="Heading2Char">
    <w:name w:val="Heading 2 Char"/>
    <w:basedOn w:val="DefaultParagraphFont"/>
    <w:link w:val="Heading2"/>
    <w:semiHidden/>
    <w:rsid w:val="001804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5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Office%20Standards\TDOT%20Letters\ROW%20Plans%20Transmittal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D49FFC7A18D4DF08B0086B22ECF1D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DC0C0E-152B-464F-89A3-EA65E66222B9}"/>
      </w:docPartPr>
      <w:docPartBody>
        <w:p w:rsidR="00334AFA" w:rsidRDefault="00334AFA">
          <w:pPr>
            <w:pStyle w:val="AD49FFC7A18D4DF08B0086B22ECF1D3F"/>
          </w:pPr>
          <w:r w:rsidRPr="003B493B">
            <w:rPr>
              <w:rStyle w:val="PlaceholderText"/>
            </w:rPr>
            <w:t>Choose an item.</w:t>
          </w:r>
        </w:p>
      </w:docPartBody>
    </w:docPart>
    <w:docPart>
      <w:docPartPr>
        <w:name w:val="0D2E17DA99EE4328AC590E55D27894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4A749C-0913-437E-8D97-B21D34788475}"/>
      </w:docPartPr>
      <w:docPartBody>
        <w:p w:rsidR="00334AFA" w:rsidRDefault="00334AFA">
          <w:pPr>
            <w:pStyle w:val="0D2E17DA99EE4328AC590E55D2789499"/>
          </w:pPr>
          <w:r w:rsidRPr="00760BBE">
            <w:rPr>
              <w:rStyle w:val="PlaceholderText"/>
            </w:rPr>
            <w:t>Choose an item.</w:t>
          </w:r>
        </w:p>
      </w:docPartBody>
    </w:docPart>
    <w:docPart>
      <w:docPartPr>
        <w:name w:val="0C3F0471FB514C5C849DE17BA5A50A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266B84-70C9-4F06-8945-3437049A3198}"/>
      </w:docPartPr>
      <w:docPartBody>
        <w:p w:rsidR="00334AFA" w:rsidRDefault="00334AFA">
          <w:pPr>
            <w:pStyle w:val="0C3F0471FB514C5C849DE17BA5A50A02"/>
          </w:pPr>
          <w:r w:rsidRPr="00760BBE">
            <w:rPr>
              <w:rStyle w:val="PlaceholderText"/>
            </w:rPr>
            <w:t>Choose an item.</w:t>
          </w:r>
        </w:p>
      </w:docPartBody>
    </w:docPart>
    <w:docPart>
      <w:docPartPr>
        <w:name w:val="D9A3BA0459914F28A02C17C933101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56FCC6-7632-4645-BA17-C4FA2C530D1D}"/>
      </w:docPartPr>
      <w:docPartBody>
        <w:p w:rsidR="00334AFA" w:rsidRDefault="00334AFA">
          <w:pPr>
            <w:pStyle w:val="D9A3BA0459914F28A02C17C9331018A0"/>
          </w:pPr>
          <w:r w:rsidRPr="00760BB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AFA"/>
    <w:rsid w:val="0033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AD49FFC7A18D4DF08B0086B22ECF1D3F">
    <w:name w:val="AD49FFC7A18D4DF08B0086B22ECF1D3F"/>
  </w:style>
  <w:style w:type="paragraph" w:customStyle="1" w:styleId="0D2E17DA99EE4328AC590E55D2789499">
    <w:name w:val="0D2E17DA99EE4328AC590E55D2789499"/>
  </w:style>
  <w:style w:type="paragraph" w:customStyle="1" w:styleId="0C3F0471FB514C5C849DE17BA5A50A02">
    <w:name w:val="0C3F0471FB514C5C849DE17BA5A50A02"/>
  </w:style>
  <w:style w:type="paragraph" w:customStyle="1" w:styleId="D9A3BA0459914F28A02C17C9331018A0">
    <w:name w:val="D9A3BA0459914F28A02C17C9331018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B63CE-543C-4AB4-B37A-F59144EC3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ROW Plans Transmittal.dotx</Template>
  <TotalTime>32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R.O.W. Plans Transmittal Form</vt:lpstr>
    </vt:vector>
  </TitlesOfParts>
  <Company>State of Tennessee</Company>
  <LinksUpToDate>false</LinksUpToDate>
  <CharactersWithSpaces>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R.O.W. Plans Transmittal Form</dc:title>
  <dc:subject/>
  <dc:creator>Luke Dixon</dc:creator>
  <cp:keywords/>
  <cp:lastModifiedBy>Greg Judy</cp:lastModifiedBy>
  <cp:revision>8</cp:revision>
  <cp:lastPrinted>2017-08-02T21:26:00Z</cp:lastPrinted>
  <dcterms:created xsi:type="dcterms:W3CDTF">2017-08-02T18:34:00Z</dcterms:created>
  <dcterms:modified xsi:type="dcterms:W3CDTF">2017-08-02T21:27:00Z</dcterms:modified>
</cp:coreProperties>
</file>